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5A9B" w14:textId="77777777" w:rsidR="002D76EE" w:rsidRDefault="002D76EE" w:rsidP="002D7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BURGES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1315CC99" w14:textId="77777777" w:rsidR="002D76EE" w:rsidRDefault="002D76EE" w:rsidP="002D76EE">
      <w:pPr>
        <w:pStyle w:val="NoSpacing"/>
        <w:rPr>
          <w:rFonts w:cs="Times New Roman"/>
          <w:szCs w:val="24"/>
        </w:rPr>
      </w:pPr>
    </w:p>
    <w:p w14:paraId="4656BD5C" w14:textId="77777777" w:rsidR="002D76EE" w:rsidRDefault="002D76EE" w:rsidP="002D76EE">
      <w:pPr>
        <w:pStyle w:val="NoSpacing"/>
        <w:rPr>
          <w:rFonts w:cs="Times New Roman"/>
          <w:szCs w:val="24"/>
        </w:rPr>
      </w:pPr>
    </w:p>
    <w:p w14:paraId="08AB399C" w14:textId="77777777" w:rsidR="002D76EE" w:rsidRDefault="002D76EE" w:rsidP="002D7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Thomas Burges of </w:t>
      </w:r>
      <w:proofErr w:type="spellStart"/>
      <w:r>
        <w:rPr>
          <w:rFonts w:cs="Times New Roman"/>
          <w:szCs w:val="24"/>
        </w:rPr>
        <w:t>Goudhurst</w:t>
      </w:r>
      <w:proofErr w:type="spellEnd"/>
      <w:r>
        <w:rPr>
          <w:rFonts w:cs="Times New Roman"/>
          <w:szCs w:val="24"/>
        </w:rPr>
        <w:t xml:space="preserve">, Kent.   </w:t>
      </w:r>
    </w:p>
    <w:p w14:paraId="2BCDB837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</w:p>
    <w:p w14:paraId="0E20E5B5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>E. Jones</w:t>
      </w:r>
    </w:p>
    <w:p w14:paraId="1F190E6C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134)</w:t>
      </w:r>
    </w:p>
    <w:p w14:paraId="1F4B0B85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</w:p>
    <w:p w14:paraId="1D05AF55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</w:p>
    <w:p w14:paraId="7E240453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>25 Aug.1454</w:t>
      </w:r>
      <w:r>
        <w:rPr>
          <w:rFonts w:cs="Times New Roman"/>
          <w:szCs w:val="24"/>
        </w:rPr>
        <w:tab/>
        <w:t xml:space="preserve">He petitioned for exoneration from his term of apprenticeship of 10 years to </w:t>
      </w:r>
    </w:p>
    <w:p w14:paraId="46C6EA0D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Rigges</w:t>
      </w:r>
      <w:proofErr w:type="spellEnd"/>
      <w:r>
        <w:rPr>
          <w:rFonts w:cs="Times New Roman"/>
          <w:szCs w:val="24"/>
        </w:rPr>
        <w:t xml:space="preserve"> of London, grocer(q.v.), on the ground that John had </w:t>
      </w:r>
      <w:proofErr w:type="gramStart"/>
      <w:r>
        <w:rPr>
          <w:rFonts w:cs="Times New Roman"/>
          <w:szCs w:val="24"/>
        </w:rPr>
        <w:t>withdrawn</w:t>
      </w:r>
      <w:proofErr w:type="gramEnd"/>
      <w:r>
        <w:rPr>
          <w:rFonts w:cs="Times New Roman"/>
          <w:szCs w:val="24"/>
        </w:rPr>
        <w:t xml:space="preserve"> </w:t>
      </w:r>
    </w:p>
    <w:p w14:paraId="580DBEFA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from the </w:t>
      </w:r>
      <w:proofErr w:type="gramStart"/>
      <w:r>
        <w:rPr>
          <w:rFonts w:cs="Times New Roman"/>
          <w:szCs w:val="24"/>
        </w:rPr>
        <w:t>City</w:t>
      </w:r>
      <w:proofErr w:type="gramEnd"/>
      <w:r>
        <w:rPr>
          <w:rFonts w:cs="Times New Roman"/>
          <w:szCs w:val="24"/>
        </w:rPr>
        <w:t xml:space="preserve"> without instructing him in his craft or putting him with</w:t>
      </w:r>
    </w:p>
    <w:p w14:paraId="226456E3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another Master.   (ibid.)</w:t>
      </w:r>
    </w:p>
    <w:p w14:paraId="7E6602AD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</w:p>
    <w:p w14:paraId="2A819A3D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</w:p>
    <w:p w14:paraId="4906E582" w14:textId="77777777" w:rsidR="002D76EE" w:rsidRDefault="002D76EE" w:rsidP="002D76EE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>11 May 2023</w:t>
      </w:r>
    </w:p>
    <w:p w14:paraId="0D906092" w14:textId="77777777" w:rsidR="00BA00AB" w:rsidRPr="002D76EE" w:rsidRDefault="00BA00AB" w:rsidP="002D76EE"/>
    <w:sectPr w:rsidR="00BA00AB" w:rsidRPr="002D76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68ABE" w14:textId="77777777" w:rsidR="002D76EE" w:rsidRDefault="002D76EE" w:rsidP="009139A6">
      <w:r>
        <w:separator/>
      </w:r>
    </w:p>
  </w:endnote>
  <w:endnote w:type="continuationSeparator" w:id="0">
    <w:p w14:paraId="711B7552" w14:textId="77777777" w:rsidR="002D76EE" w:rsidRDefault="002D76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87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611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050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57290" w14:textId="77777777" w:rsidR="002D76EE" w:rsidRDefault="002D76EE" w:rsidP="009139A6">
      <w:r>
        <w:separator/>
      </w:r>
    </w:p>
  </w:footnote>
  <w:footnote w:type="continuationSeparator" w:id="0">
    <w:p w14:paraId="09C7BB5C" w14:textId="77777777" w:rsidR="002D76EE" w:rsidRDefault="002D76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57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86D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CA1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6EE"/>
    <w:rsid w:val="000666E0"/>
    <w:rsid w:val="002510B7"/>
    <w:rsid w:val="002D76E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1CA1F"/>
  <w15:chartTrackingRefBased/>
  <w15:docId w15:val="{AF3816DD-9DCE-4190-9205-CC14676F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2023-05-11T21:12:00Z</dcterms:created>
  <dcterms:modified xsi:type="dcterms:W3CDTF">2023-05-11T21:12:00Z</dcterms:modified>
</cp:coreProperties>
</file>